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B38">
        <w:rPr>
          <w:rFonts w:ascii="Times New Roman" w:hAnsi="Times New Roman"/>
          <w:sz w:val="28"/>
          <w:szCs w:val="28"/>
        </w:rPr>
        <w:t>Аннотация к рабочей программе по физической культуре</w:t>
      </w:r>
    </w:p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AD1" w:rsidRPr="00602A36" w:rsidRDefault="008D2AD1" w:rsidP="000C12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2A36">
        <w:rPr>
          <w:rFonts w:ascii="Times New Roman" w:hAnsi="Times New Roman"/>
          <w:sz w:val="28"/>
          <w:szCs w:val="28"/>
        </w:rPr>
        <w:t>Данная рабочая программа по предмету «Физическая культура»</w:t>
      </w:r>
      <w:r w:rsidRPr="00602A36">
        <w:t xml:space="preserve"> </w:t>
      </w:r>
      <w:r>
        <w:rPr>
          <w:rFonts w:ascii="Times New Roman" w:hAnsi="Times New Roman"/>
          <w:sz w:val="28"/>
          <w:szCs w:val="28"/>
        </w:rPr>
        <w:t>разработана для обучения в 10-11</w:t>
      </w:r>
      <w:r w:rsidRPr="00602A36">
        <w:rPr>
          <w:rFonts w:ascii="Times New Roman" w:hAnsi="Times New Roman"/>
          <w:sz w:val="28"/>
          <w:szCs w:val="28"/>
        </w:rPr>
        <w:t xml:space="preserve">  классах  МБОУ «Песчанская СОШ»  на уровень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602A36">
        <w:rPr>
          <w:rFonts w:ascii="Times New Roman" w:hAnsi="Times New Roman"/>
          <w:sz w:val="28"/>
          <w:szCs w:val="28"/>
        </w:rPr>
        <w:t>общего образования составлена в соответствии с Федеральным государственным образ</w:t>
      </w:r>
      <w:r>
        <w:rPr>
          <w:rFonts w:ascii="Times New Roman" w:hAnsi="Times New Roman"/>
          <w:sz w:val="28"/>
          <w:szCs w:val="28"/>
        </w:rPr>
        <w:t xml:space="preserve">овательным стандартом  среднего </w:t>
      </w:r>
      <w:r w:rsidRPr="00602A36">
        <w:rPr>
          <w:rFonts w:ascii="Times New Roman" w:hAnsi="Times New Roman"/>
          <w:sz w:val="28"/>
          <w:szCs w:val="28"/>
        </w:rPr>
        <w:t>общего образования, на основе Примерной программы</w:t>
      </w:r>
      <w:r w:rsidRPr="002231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среднего</w:t>
      </w:r>
      <w:r w:rsidRPr="00602A36">
        <w:rPr>
          <w:rFonts w:ascii="Times New Roman" w:hAnsi="Times New Roman"/>
          <w:sz w:val="28"/>
          <w:szCs w:val="28"/>
        </w:rPr>
        <w:t xml:space="preserve"> общего образован</w:t>
      </w:r>
      <w:r>
        <w:rPr>
          <w:rFonts w:ascii="Times New Roman" w:hAnsi="Times New Roman"/>
          <w:sz w:val="28"/>
          <w:szCs w:val="28"/>
        </w:rPr>
        <w:t>ия по   физической культуре. 10-11</w:t>
      </w:r>
      <w:r w:rsidRPr="00602A36">
        <w:rPr>
          <w:rFonts w:ascii="Times New Roman" w:hAnsi="Times New Roman"/>
          <w:sz w:val="28"/>
          <w:szCs w:val="28"/>
        </w:rPr>
        <w:t xml:space="preserve"> классы </w:t>
      </w:r>
      <w:r>
        <w:rPr>
          <w:rFonts w:ascii="Times New Roman" w:hAnsi="Times New Roman"/>
          <w:sz w:val="28"/>
          <w:szCs w:val="28"/>
        </w:rPr>
        <w:t>(стандарты второго поколения) (</w:t>
      </w:r>
      <w:r w:rsidRPr="00602A36">
        <w:rPr>
          <w:rFonts w:ascii="Times New Roman" w:hAnsi="Times New Roman"/>
          <w:sz w:val="28"/>
          <w:szCs w:val="28"/>
        </w:rPr>
        <w:t xml:space="preserve">Рабочие программы.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Физическая культура. 10-11</w:t>
      </w:r>
      <w:r w:rsidRPr="00602A36">
        <w:rPr>
          <w:rFonts w:ascii="Times New Roman" w:hAnsi="Times New Roman"/>
          <w:sz w:val="28"/>
          <w:szCs w:val="28"/>
        </w:rPr>
        <w:t xml:space="preserve"> классы (автор </w:t>
      </w:r>
      <w:r>
        <w:rPr>
          <w:rFonts w:ascii="Times New Roman" w:hAnsi="Times New Roman"/>
          <w:sz w:val="28"/>
          <w:szCs w:val="28"/>
        </w:rPr>
        <w:t>В.</w:t>
      </w:r>
      <w:r w:rsidRPr="00602A36">
        <w:rPr>
          <w:rFonts w:ascii="Times New Roman" w:hAnsi="Times New Roman"/>
          <w:sz w:val="28"/>
          <w:szCs w:val="28"/>
        </w:rPr>
        <w:t xml:space="preserve">И. </w:t>
      </w:r>
      <w:r>
        <w:rPr>
          <w:rFonts w:ascii="Times New Roman" w:hAnsi="Times New Roman"/>
          <w:sz w:val="28"/>
          <w:szCs w:val="28"/>
        </w:rPr>
        <w:t xml:space="preserve">Лях, Москва, «Просвещение»,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</w:rPr>
          <w:t>2015</w:t>
        </w:r>
        <w:r w:rsidRPr="00602A36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02A36">
        <w:rPr>
          <w:rFonts w:ascii="Times New Roman" w:hAnsi="Times New Roman"/>
          <w:sz w:val="28"/>
          <w:szCs w:val="28"/>
        </w:rPr>
        <w:t>.)</w:t>
      </w:r>
    </w:p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AD1" w:rsidRPr="00DC7B38" w:rsidRDefault="008D2AD1" w:rsidP="00B463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B38">
        <w:rPr>
          <w:rFonts w:ascii="Times New Roman" w:hAnsi="Times New Roman"/>
          <w:sz w:val="28"/>
          <w:szCs w:val="28"/>
        </w:rPr>
        <w:t>Для реализации рабочей программы используются  следующие  учебники:</w:t>
      </w:r>
    </w:p>
    <w:p w:rsidR="008D2AD1" w:rsidRPr="00DC7B38" w:rsidRDefault="008D2AD1" w:rsidP="00B463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B38">
        <w:rPr>
          <w:rFonts w:ascii="Times New Roman" w:hAnsi="Times New Roman"/>
          <w:sz w:val="28"/>
          <w:szCs w:val="28"/>
        </w:rPr>
        <w:t>В.И.Лях «Физическая культура 10-11кл</w:t>
      </w:r>
      <w:r>
        <w:rPr>
          <w:rFonts w:ascii="Times New Roman" w:hAnsi="Times New Roman"/>
          <w:sz w:val="28"/>
          <w:szCs w:val="28"/>
        </w:rPr>
        <w:t>асс», Москва, «Просвещение»,2015</w:t>
      </w:r>
      <w:r w:rsidRPr="00DC7B38">
        <w:rPr>
          <w:rFonts w:ascii="Times New Roman" w:hAnsi="Times New Roman"/>
          <w:sz w:val="28"/>
          <w:szCs w:val="28"/>
        </w:rPr>
        <w:t>г</w:t>
      </w:r>
    </w:p>
    <w:p w:rsidR="008D2AD1" w:rsidRPr="00DC7B38" w:rsidRDefault="008D2AD1" w:rsidP="00B463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AD1" w:rsidRDefault="008D2AD1" w:rsidP="00B46326">
      <w:r w:rsidRPr="00DC7B38">
        <w:rPr>
          <w:rFonts w:ascii="Times New Roman" w:hAnsi="Times New Roman"/>
          <w:sz w:val="28"/>
          <w:szCs w:val="28"/>
        </w:rPr>
        <w:t xml:space="preserve">Программа по физической культуре  для 10 класса </w:t>
      </w:r>
      <w:r>
        <w:rPr>
          <w:rFonts w:ascii="Times New Roman" w:hAnsi="Times New Roman"/>
          <w:sz w:val="28"/>
          <w:szCs w:val="28"/>
        </w:rPr>
        <w:t xml:space="preserve"> рассчитана на 102 часа, для </w:t>
      </w:r>
      <w:r w:rsidRPr="00DC7B38">
        <w:rPr>
          <w:rFonts w:ascii="Times New Roman" w:hAnsi="Times New Roman"/>
          <w:sz w:val="28"/>
          <w:szCs w:val="28"/>
        </w:rPr>
        <w:t>11  класса - на 102 часа</w:t>
      </w:r>
      <w:r>
        <w:rPr>
          <w:rFonts w:ascii="Times New Roman" w:hAnsi="Times New Roman"/>
          <w:sz w:val="28"/>
          <w:szCs w:val="28"/>
        </w:rPr>
        <w:t>.</w:t>
      </w:r>
    </w:p>
    <w:sectPr w:rsidR="008D2AD1" w:rsidSect="00E30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26"/>
    <w:rsid w:val="00001CD2"/>
    <w:rsid w:val="00092DD9"/>
    <w:rsid w:val="000C12D9"/>
    <w:rsid w:val="002231A5"/>
    <w:rsid w:val="003132E2"/>
    <w:rsid w:val="00316BB8"/>
    <w:rsid w:val="00602A36"/>
    <w:rsid w:val="00694C31"/>
    <w:rsid w:val="00701298"/>
    <w:rsid w:val="008301AE"/>
    <w:rsid w:val="008D2AD1"/>
    <w:rsid w:val="009A5C2A"/>
    <w:rsid w:val="00B4169E"/>
    <w:rsid w:val="00B46326"/>
    <w:rsid w:val="00BB1C55"/>
    <w:rsid w:val="00C46F62"/>
    <w:rsid w:val="00DC7B38"/>
    <w:rsid w:val="00E3048F"/>
    <w:rsid w:val="00EA54A6"/>
    <w:rsid w:val="00F24516"/>
    <w:rsid w:val="00FB2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120</Words>
  <Characters>687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dcterms:created xsi:type="dcterms:W3CDTF">2018-01-16T01:07:00Z</dcterms:created>
  <dcterms:modified xsi:type="dcterms:W3CDTF">2020-11-06T07:38:00Z</dcterms:modified>
</cp:coreProperties>
</file>